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Dover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Dover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Dover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Dover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Dover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Dover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60.9% </w:t>
      </w:r>
      <w:r w:rsidRPr="004747BF">
        <w:rPr>
          <w:rFonts w:ascii="Libre Franklin Light" w:eastAsia="Times New Roman" w:hAnsi="Libre Franklin Light" w:cs="Calibri Light"/>
        </w:rPr>
        <w:t xml:space="preserve">of those respondents classified as PGSI 8+ in Dover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Dover is estimated to be </w:t>
      </w:r>
      <w:r w:rsidRPr="00773DF7">
        <w:rPr>
          <w:rFonts w:ascii="Libre Franklin Light" w:eastAsia="Times New Roman" w:hAnsi="Libre Franklin Light" w:cs="Calibri Light"/>
          <w:b/>
          <w:bCs/>
          <w:color w:val="C45911" w:themeColor="accent2" w:themeShade="BF"/>
        </w:rPr>
        <w:t xml:space="preserve">£4,168,633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Dover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Dover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Dover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Dover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ove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Dover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ove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Dover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Dover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ove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Dover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Dover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Dover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Dover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Dover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Dover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£4,168,633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Dover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£67,900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£1,404,214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£100,593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£28,292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£51,868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£2,515,766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£4,168,633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Dover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Dover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Dover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Dover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Dover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Dover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Dover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Dover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Dover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Dover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Dover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Dover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0D9A11E-1960-43B5-86FF-75D9314509F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